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73A1A53A" w14:textId="40531A17" w:rsidR="004C51FC" w:rsidRDefault="004C51FC" w:rsidP="00D16F26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01746518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 w:rsidR="00FA5056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223EC4EC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C03312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4004F7FC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Bewerber oder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9"/>
        <w:gridCol w:w="2212"/>
        <w:gridCol w:w="1290"/>
        <w:gridCol w:w="1332"/>
        <w:gridCol w:w="1302"/>
        <w:gridCol w:w="1345"/>
      </w:tblGrid>
      <w:tr w:rsidR="00DE2F50" w:rsidRPr="00DE2F50" w14:paraId="51D02BBC" w14:textId="77777777" w:rsidTr="0098740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5A3B6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4317" w14:textId="72561E5B" w:rsidR="00DE2F50" w:rsidRPr="00BF36E4" w:rsidRDefault="00606A5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C56F" w14:textId="54EE5B54" w:rsidR="00DE2F50" w:rsidRPr="00BF36E4" w:rsidRDefault="00CA6F1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</w:tc>
      </w:tr>
      <w:tr w:rsidR="00DE2F50" w:rsidRPr="00DE2F50" w14:paraId="0A426E49" w14:textId="77777777" w:rsidTr="00987406"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00987406">
        <w:tc>
          <w:tcPr>
            <w:tcW w:w="1579" w:type="dxa"/>
            <w:vAlign w:val="center"/>
          </w:tcPr>
          <w:p w14:paraId="429311E1" w14:textId="11C9FFD6" w:rsidR="00DE2F50" w:rsidRPr="00DE2F50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F21B8E3" w14:textId="51656741" w:rsidR="00DE2F50" w:rsidRPr="00DE2F50" w:rsidRDefault="00136B08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zu §§ 123, 124, 128 Abs. 1 GWB </w:t>
            </w:r>
          </w:p>
        </w:tc>
        <w:tc>
          <w:tcPr>
            <w:tcW w:w="1290" w:type="dxa"/>
            <w:vAlign w:val="center"/>
          </w:tcPr>
          <w:p w14:paraId="6BBE8F44" w14:textId="4BEB47E5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088B0364" w14:textId="36C7494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580DC528" w14:textId="4E06A4A1" w:rsidR="00DE2F50" w:rsidRPr="00DE2F50" w:rsidRDefault="00CD4C1D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2351615B" w14:textId="06968158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00987406">
        <w:tc>
          <w:tcPr>
            <w:tcW w:w="1579" w:type="dxa"/>
            <w:vAlign w:val="center"/>
          </w:tcPr>
          <w:p w14:paraId="0E14DBD1" w14:textId="7A49A9D3" w:rsidR="009345FF" w:rsidRPr="00DE2F50" w:rsidRDefault="009345FF" w:rsidP="009345FF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1418737" w14:textId="17C38BAD" w:rsidR="009345FF" w:rsidRPr="00DE2F50" w:rsidRDefault="003F656C" w:rsidP="009345FF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366F6E">
              <w:rPr>
                <w:rFonts w:cs="Arial"/>
                <w:sz w:val="18"/>
                <w:szCs w:val="18"/>
              </w:rPr>
              <w:t>erufs</w:t>
            </w:r>
            <w:r w:rsidR="00366F6E" w:rsidRPr="00366F6E">
              <w:rPr>
                <w:rFonts w:cs="Arial"/>
                <w:sz w:val="18"/>
                <w:szCs w:val="18"/>
              </w:rPr>
              <w:t>- / Handelsregister</w:t>
            </w:r>
          </w:p>
        </w:tc>
        <w:tc>
          <w:tcPr>
            <w:tcW w:w="1290" w:type="dxa"/>
            <w:vAlign w:val="center"/>
          </w:tcPr>
          <w:p w14:paraId="59ED1BDA" w14:textId="14C1AA69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524FFC" w14:textId="10DF9832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08D375EE" w14:textId="4520D74D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335FD6D8" w14:textId="4729C317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00987406">
        <w:tc>
          <w:tcPr>
            <w:tcW w:w="1579" w:type="dxa"/>
            <w:vAlign w:val="center"/>
          </w:tcPr>
          <w:p w14:paraId="5DBC05F4" w14:textId="28B4D1CF" w:rsidR="00CA6F11" w:rsidRPr="00DE2F50" w:rsidRDefault="00CA6F11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13D448D" w14:textId="1EB97C46" w:rsidR="00CA6F11" w:rsidRPr="00DE2F50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290" w:type="dxa"/>
            <w:vAlign w:val="center"/>
          </w:tcPr>
          <w:p w14:paraId="767B7FB4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151A3800" w14:textId="77777777" w:rsidR="0035328E" w:rsidRDefault="0035328E" w:rsidP="0035328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513DADFF" w:rsidR="00CA6F11" w:rsidRPr="00DE2F50" w:rsidRDefault="0035328E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  <w:r w:rsidDel="0035328E">
              <w:rPr>
                <w:rFonts w:cs="Arial"/>
                <w:sz w:val="18"/>
                <w:szCs w:val="18"/>
              </w:rPr>
              <w:t xml:space="preserve"> </w:t>
            </w:r>
            <w:r w:rsidR="00CA6F11">
              <w:rPr>
                <w:rFonts w:cs="Arial"/>
                <w:sz w:val="18"/>
                <w:szCs w:val="18"/>
              </w:rPr>
              <w:t xml:space="preserve">(nur </w:t>
            </w:r>
            <w:r w:rsidR="00CA6F11">
              <w:rPr>
                <w:rFonts w:cs="Arial"/>
                <w:sz w:val="18"/>
                <w:szCs w:val="18"/>
              </w:rPr>
              <w:lastRenderedPageBreak/>
              <w:t>einmal je Bietergemeinschaft)</w:t>
            </w:r>
          </w:p>
        </w:tc>
        <w:tc>
          <w:tcPr>
            <w:tcW w:w="1302" w:type="dxa"/>
            <w:vAlign w:val="center"/>
          </w:tcPr>
          <w:p w14:paraId="2D2BE695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–</w:t>
            </w:r>
          </w:p>
        </w:tc>
        <w:tc>
          <w:tcPr>
            <w:tcW w:w="1345" w:type="dxa"/>
            <w:vAlign w:val="center"/>
          </w:tcPr>
          <w:p w14:paraId="0839AD36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00987406">
        <w:tc>
          <w:tcPr>
            <w:tcW w:w="1579" w:type="dxa"/>
            <w:vAlign w:val="center"/>
          </w:tcPr>
          <w:p w14:paraId="5A7BBED5" w14:textId="5BBFE024" w:rsidR="00DE2F50" w:rsidRPr="00C0058A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854DDA6" w14:textId="5E7E5AC0" w:rsidR="00DE2F50" w:rsidRPr="00C0058A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290" w:type="dxa"/>
            <w:vAlign w:val="center"/>
          </w:tcPr>
          <w:p w14:paraId="4AC81533" w14:textId="26A5166A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E234F1" w14:textId="75D0E539" w:rsidR="00DE2F50" w:rsidRPr="00C0058A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19160594" w14:textId="7F9D4ABC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7CE0B456" w14:textId="7BF7AA88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1266C776" w14:textId="77777777" w:rsidTr="00987406">
        <w:tc>
          <w:tcPr>
            <w:tcW w:w="1579" w:type="dxa"/>
          </w:tcPr>
          <w:p w14:paraId="4ED045B6" w14:textId="2634331B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270F24F8" w14:textId="43709D7C" w:rsidR="00EF5AEB" w:rsidRPr="00CA6F11" w:rsidRDefault="00EF5AEB" w:rsidP="00EF5AEB">
            <w:pPr>
              <w:spacing w:before="180" w:after="18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0B0A0D5F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1BAFAFBC" w14:textId="77777777" w:rsidR="00EF5AEB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02" w:type="dxa"/>
          </w:tcPr>
          <w:p w14:paraId="0D073EAE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</w:tcPr>
          <w:p w14:paraId="69FC62C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00987406">
        <w:tc>
          <w:tcPr>
            <w:tcW w:w="1579" w:type="dxa"/>
          </w:tcPr>
          <w:p w14:paraId="25C2CD2B" w14:textId="19A3660A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3D45B4CD" w14:textId="581E7009" w:rsidR="00EF5AEB" w:rsidRPr="00DE2F50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</w:t>
            </w:r>
            <w:r w:rsidRPr="00606A51">
              <w:rPr>
                <w:rFonts w:cs="Arial"/>
                <w:sz w:val="18"/>
                <w:szCs w:val="18"/>
              </w:rPr>
              <w:t>Unterauftragnehmer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3635EF92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4E347860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02" w:type="dxa"/>
          </w:tcPr>
          <w:p w14:paraId="4DFAC787" w14:textId="0D2BED2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</w:tcPr>
          <w:p w14:paraId="28C558E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2BE01874" w14:textId="77777777" w:rsidR="00D444FE" w:rsidRPr="009E79F9" w:rsidRDefault="00D444FE" w:rsidP="00D16F26">
      <w:pPr>
        <w:spacing w:before="180" w:after="180"/>
        <w:jc w:val="both"/>
      </w:pPr>
      <w:r w:rsidRPr="009E79F9">
        <w:br w:type="page"/>
      </w:r>
    </w:p>
    <w:p w14:paraId="4F16D795" w14:textId="5EA3E133" w:rsidR="00BE6CFF" w:rsidRPr="00115DC2" w:rsidRDefault="00BE6CFF" w:rsidP="00D16F26">
      <w:pPr>
        <w:keepNext/>
        <w:keepLines/>
        <w:numPr>
          <w:ilvl w:val="0"/>
          <w:numId w:val="5"/>
        </w:numPr>
        <w:spacing w:before="180" w:after="180"/>
        <w:jc w:val="both"/>
        <w:outlineLvl w:val="0"/>
        <w:rPr>
          <w:rFonts w:eastAsiaTheme="majorEastAsia" w:cstheme="majorBidi"/>
          <w:b/>
          <w:sz w:val="26"/>
          <w:szCs w:val="26"/>
        </w:rPr>
      </w:pPr>
      <w:bookmarkStart w:id="0" w:name="_Toc440470130"/>
      <w:bookmarkStart w:id="1" w:name="_Toc503255179"/>
      <w:r w:rsidRPr="00115DC2">
        <w:rPr>
          <w:rFonts w:eastAsiaTheme="majorEastAsia" w:cstheme="majorBidi"/>
          <w:b/>
          <w:sz w:val="26"/>
          <w:szCs w:val="26"/>
        </w:rPr>
        <w:lastRenderedPageBreak/>
        <w:t>Eigenerklärung:</w:t>
      </w:r>
      <w:bookmarkEnd w:id="0"/>
      <w:bookmarkEnd w:id="1"/>
      <w:r w:rsidR="00B57E5B" w:rsidRPr="00115DC2">
        <w:rPr>
          <w:rFonts w:eastAsiaTheme="majorEastAsia" w:cstheme="majorBidi"/>
          <w:b/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7E3A62">
            <w:pPr>
              <w:spacing w:before="180" w:after="18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D16F26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D16F26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7E2645" w:rsidRPr="009E79F9" w14:paraId="7F1172C7" w14:textId="77777777" w:rsidTr="00C27553">
        <w:tc>
          <w:tcPr>
            <w:tcW w:w="3794" w:type="dxa"/>
          </w:tcPr>
          <w:p w14:paraId="0CC98D75" w14:textId="4648E342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324DB81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Kleinstunternehmen</w:t>
            </w:r>
          </w:p>
          <w:p w14:paraId="6A9D5959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31798E3D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2B448790" w14:textId="1C249889" w:rsidR="007E2645" w:rsidRPr="009E79F9" w:rsidRDefault="007E2645" w:rsidP="007E2645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093B4499" w14:textId="77777777" w:rsidTr="00283C22">
        <w:tc>
          <w:tcPr>
            <w:tcW w:w="3794" w:type="dxa"/>
          </w:tcPr>
          <w:p w14:paraId="020C923E" w14:textId="3CABA531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1FED1DF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37531437" w14:textId="66A48744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39D82E22" w14:textId="77777777" w:rsidTr="00283C22">
        <w:tc>
          <w:tcPr>
            <w:tcW w:w="3794" w:type="dxa"/>
          </w:tcPr>
          <w:p w14:paraId="50E62E6B" w14:textId="77777777" w:rsidR="007E2645" w:rsidRDefault="007E2645" w:rsidP="007E2645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4D93E04B" w14:textId="298F9C3C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im Rahmen der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lastRenderedPageBreak/>
              <w:t>Bekanntmachung über vergebene Aufträge 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3D106AA6" w14:textId="056969B7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rPr>
                <w:lang w:eastAsia="de-DE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7E3A62">
            <w:pPr>
              <w:spacing w:before="180" w:after="18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7E3A62">
            <w:pPr>
              <w:spacing w:before="180" w:after="18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77777777" w:rsidR="00CC2B6B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</w:p>
          <w:p w14:paraId="5A6ACC3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(Bewerbergemeinschaft)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7E3A62">
            <w:pPr>
              <w:keepNext/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7777777" w:rsidR="00CC2B6B" w:rsidRPr="009E79F9" w:rsidRDefault="00CC2B6B" w:rsidP="007E3A62">
            <w:pPr>
              <w:spacing w:before="180" w:after="18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lastRenderedPageBreak/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Bewerbergemeinschaft erfolgt die Zahlungs an das geschäftsführende Mitglied der Bewerbergemeinschaft. Insofern müssen diese Angaben nur für das geschäftsführende Mitglied der Bewerbergemeinschaft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</w:p>
        </w:tc>
      </w:tr>
    </w:tbl>
    <w:p w14:paraId="79536F4B" w14:textId="7AF58214" w:rsidR="00317C62" w:rsidRPr="00115DC2" w:rsidRDefault="00BE6CFF" w:rsidP="008657F9">
      <w:pPr>
        <w:pStyle w:val="berschrift1"/>
        <w:numPr>
          <w:ilvl w:val="0"/>
          <w:numId w:val="3"/>
        </w:numPr>
        <w:spacing w:before="180" w:after="180"/>
        <w:jc w:val="both"/>
        <w:rPr>
          <w:szCs w:val="26"/>
        </w:rPr>
        <w:sectPr w:rsidR="00317C62" w:rsidRPr="00115DC2" w:rsidSect="00405FBD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  <w:bookmarkStart w:id="6" w:name="_Toc503255181"/>
      <w:r w:rsidRPr="00115DC2">
        <w:rPr>
          <w:szCs w:val="26"/>
        </w:rPr>
        <w:t xml:space="preserve">Eigenerklärung: </w:t>
      </w:r>
      <w:bookmarkStart w:id="7" w:name="_Hlk182910367"/>
      <w:r w:rsidR="0056557E" w:rsidRPr="00115DC2">
        <w:rPr>
          <w:szCs w:val="26"/>
        </w:rPr>
        <w:t>Ausschlussgründe nach §§ 123, 124 GWB sowie Verpflichtungen bei der Ausführung des Auftrags nach § 128 Abs. 1 GWB</w:t>
      </w:r>
      <w:bookmarkEnd w:id="7"/>
    </w:p>
    <w:p w14:paraId="4DE242AA" w14:textId="49EEE22B" w:rsidR="003204AF" w:rsidRDefault="003204AF" w:rsidP="00212BD3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18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9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18E4400C" w14:textId="77777777" w:rsidR="00716EAF" w:rsidRDefault="00716EAF" w:rsidP="00716EAF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63B00649" w14:textId="77777777" w:rsidR="00B57E5B" w:rsidRDefault="003204AF" w:rsidP="00B57E5B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20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21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 w:rsidR="00735C84"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GWB genannten Ausschlussgründe vorliegt / vorliegen, jedoch Selbstreinigungsmaßnahmen gemäß § </w:t>
      </w:r>
      <w:hyperlink r:id="rId22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</w:t>
      </w:r>
      <w:r w:rsidR="00B54149">
        <w:rPr>
          <w:rFonts w:eastAsia="Times New Roman" w:cs="Arial"/>
          <w:szCs w:val="20"/>
          <w:lang w:eastAsia="de-DE"/>
        </w:rPr>
        <w:t xml:space="preserve"> bzw. Bescheinigungen</w:t>
      </w:r>
      <w:r>
        <w:rPr>
          <w:rFonts w:eastAsia="Times New Roman" w:cs="Arial"/>
          <w:szCs w:val="20"/>
          <w:lang w:eastAsia="de-DE"/>
        </w:rPr>
        <w:t xml:space="preserve"> zu den ergriffenen Maßnahmen habe ich / haben wir meinem / unserem Angebot beigefügt. </w:t>
      </w:r>
    </w:p>
    <w:p w14:paraId="7C24511D" w14:textId="6E523B0B" w:rsidR="003204AF" w:rsidRPr="00B57E5B" w:rsidRDefault="003204AF" w:rsidP="009D67CE">
      <w:pPr>
        <w:spacing w:before="180" w:after="1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5F63C37C" w14:textId="77777777" w:rsidR="00462319" w:rsidRPr="0062143A" w:rsidRDefault="00462319" w:rsidP="00462319">
      <w:pPr>
        <w:spacing w:before="720" w:after="180"/>
        <w:ind w:left="567" w:hanging="567"/>
        <w:jc w:val="both"/>
        <w:rPr>
          <w:b/>
        </w:rPr>
      </w:pPr>
      <w:r w:rsidRPr="0062143A">
        <w:rPr>
          <w:b/>
        </w:rPr>
        <w:t>U N D</w:t>
      </w:r>
    </w:p>
    <w:p w14:paraId="114F5D6B" w14:textId="77777777" w:rsidR="00462319" w:rsidRPr="0062143A" w:rsidRDefault="00462319" w:rsidP="00462319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wir bei der Ausführung des öffentlichen Auftrags alle geltenden rechtlichen Verpflichtungen einhalten werden, § </w:t>
      </w:r>
      <w:hyperlink r:id="rId23" w:history="1">
        <w:r w:rsidRPr="0062143A">
          <w:t>128 Abs. 1</w:t>
        </w:r>
      </w:hyperlink>
      <w:r w:rsidRPr="0062143A">
        <w:t xml:space="preserve"> GWB.</w:t>
      </w:r>
    </w:p>
    <w:p w14:paraId="1848D22E" w14:textId="069AA9CD" w:rsidR="008657F9" w:rsidRDefault="003204AF" w:rsidP="003204AF">
      <w:pPr>
        <w:spacing w:before="80" w:after="18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bookmarkEnd w:id="6"/>
    <w:p w14:paraId="7E79D5DC" w14:textId="0B46748D" w:rsidR="00AD1E83" w:rsidRPr="00115DC2" w:rsidRDefault="009345FF" w:rsidP="00115DC2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r w:rsidRPr="00115DC2">
        <w:rPr>
          <w:szCs w:val="26"/>
        </w:rPr>
        <w:t xml:space="preserve">Eigenerklärung: </w:t>
      </w:r>
      <w:bookmarkStart w:id="8" w:name="_Hlk171596048"/>
      <w:r w:rsidRPr="00115DC2">
        <w:rPr>
          <w:szCs w:val="26"/>
        </w:rPr>
        <w:t>Eintrag</w:t>
      </w:r>
      <w:r w:rsidR="0074234A" w:rsidRPr="00115DC2">
        <w:rPr>
          <w:szCs w:val="26"/>
        </w:rPr>
        <w:t xml:space="preserve">ung im </w:t>
      </w:r>
      <w:r w:rsidRPr="00115DC2">
        <w:rPr>
          <w:szCs w:val="26"/>
        </w:rPr>
        <w:t>Berufs- / Handelsregister</w:t>
      </w:r>
      <w:bookmarkEnd w:id="8"/>
    </w:p>
    <w:p w14:paraId="4E2ED473" w14:textId="2CE64E45" w:rsidR="00F659D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="00F659D7" w:rsidRPr="00BE6CFF">
        <w:t>Ich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wir erkläre(n), dass mein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 xml:space="preserve">unser Unternehmen aktuell und gültig im Berufs- oder Handelsregister (außerhalb von Deutschland in vergleichbaren Registern), eingetragen ist bzw. ein Antrag auf Eintragung gestellt wurde. </w:t>
      </w:r>
    </w:p>
    <w:p w14:paraId="7C136F37" w14:textId="77777777" w:rsidR="009D67CE" w:rsidRDefault="009D67CE" w:rsidP="009D67CE">
      <w:pPr>
        <w:spacing w:before="180" w:after="180"/>
        <w:ind w:left="567" w:hanging="567"/>
        <w:jc w:val="both"/>
      </w:pPr>
      <w:r>
        <w:tab/>
        <w:t xml:space="preserve">Die </w:t>
      </w:r>
      <w:r w:rsidRPr="00541279">
        <w:t>Handelsregisternummer</w:t>
      </w:r>
      <w:r>
        <w:t xml:space="preserve"> 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14B8890" w14:textId="0C83BFAB" w:rsidR="00A87F8D" w:rsidRDefault="00DF7987" w:rsidP="00D16F26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7CC1C81A" w14:textId="27A59CF3" w:rsidR="00DF798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 w:rsidR="00DF7987">
        <w:t>Ich bin / wir sind nicht im Berufs- / Handelsregister eingetragen, weil ich / wir hierzu nicht verpflichtet bzw. nicht eintragungsfähig bin / sind.</w:t>
      </w:r>
    </w:p>
    <w:p w14:paraId="270D1523" w14:textId="65D117A2" w:rsidR="00C56688" w:rsidRPr="00115DC2" w:rsidRDefault="00C56688" w:rsidP="003D7E2B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bookmarkStart w:id="9" w:name="_Toc440470140"/>
      <w:bookmarkStart w:id="10" w:name="_Toc503255183"/>
      <w:bookmarkStart w:id="11" w:name="_Hlk171073198"/>
      <w:r w:rsidRPr="00115DC2">
        <w:rPr>
          <w:szCs w:val="26"/>
        </w:rPr>
        <w:t xml:space="preserve">Eigenerklärung: Übersicht </w:t>
      </w:r>
      <w:bookmarkEnd w:id="9"/>
      <w:bookmarkEnd w:id="10"/>
      <w:r w:rsidR="00606A51" w:rsidRPr="00115DC2">
        <w:rPr>
          <w:szCs w:val="26"/>
        </w:rPr>
        <w:t>Unterauftragnehmer</w:t>
      </w:r>
    </w:p>
    <w:p w14:paraId="3BF0A19D" w14:textId="2A60F804" w:rsidR="00C56688" w:rsidRDefault="00C56688" w:rsidP="00D16F26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 w:rsidR="008E5422">
        <w:rPr>
          <w:bCs/>
        </w:rPr>
        <w:t xml:space="preserve">Nach derzeitigem Stand </w:t>
      </w:r>
      <w:r w:rsidR="002C08AC">
        <w:rPr>
          <w:bCs/>
        </w:rPr>
        <w:t xml:space="preserve">werde(n) </w:t>
      </w:r>
      <w:r w:rsidR="008E5422">
        <w:rPr>
          <w:bCs/>
        </w:rPr>
        <w:t>ich/wir</w:t>
      </w:r>
      <w:r w:rsidRPr="009E79F9">
        <w:rPr>
          <w:bCs/>
        </w:rPr>
        <w:t xml:space="preserve"> für die Leistungserbringung nicht auf </w:t>
      </w:r>
      <w:r w:rsidR="00606A51">
        <w:t>Unterauftragnehmer</w:t>
      </w:r>
      <w:r w:rsidR="00606A51" w:rsidRPr="009E79F9">
        <w:rPr>
          <w:bCs/>
        </w:rPr>
        <w:t xml:space="preserve"> </w:t>
      </w:r>
      <w:r w:rsidRPr="009E79F9">
        <w:rPr>
          <w:bCs/>
        </w:rPr>
        <w:t>zurück</w:t>
      </w:r>
      <w:r w:rsidR="002C08AC" w:rsidRPr="009E79F9">
        <w:rPr>
          <w:bCs/>
        </w:rPr>
        <w:t>greife</w:t>
      </w:r>
      <w:r w:rsidR="002C08AC">
        <w:rPr>
          <w:bCs/>
        </w:rPr>
        <w:t>n</w:t>
      </w:r>
      <w:r w:rsidRPr="009E79F9">
        <w:rPr>
          <w:bCs/>
        </w:rPr>
        <w:t>.</w:t>
      </w:r>
      <w:r w:rsidR="008E5422">
        <w:rPr>
          <w:bCs/>
        </w:rPr>
        <w:t xml:space="preserve"> Änderungen werde(n) ich/wir dem AG unverzüglich mitteilen.</w:t>
      </w:r>
    </w:p>
    <w:p w14:paraId="6D02CEC7" w14:textId="75631631" w:rsidR="00DF7987" w:rsidRDefault="00DF7987" w:rsidP="00D16F26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 xml:space="preserve">Es wird darauf hingewiesen, dass ein Unterauftragnehmer nicht nur ein selbstständiges von dem </w:t>
      </w:r>
      <w:r w:rsidR="000A2EA4">
        <w:rPr>
          <w:bCs/>
        </w:rPr>
        <w:t>Bieter</w:t>
      </w:r>
      <w:r>
        <w:rPr>
          <w:bCs/>
        </w:rPr>
        <w:t xml:space="preserve"> / der </w:t>
      </w:r>
      <w:r w:rsidR="000A2EA4">
        <w:rPr>
          <w:bCs/>
        </w:rPr>
        <w:t>Bieter</w:t>
      </w:r>
      <w:r>
        <w:rPr>
          <w:bCs/>
        </w:rPr>
        <w:t>gemeinschaft rechtlich verschiedenes Unternehmen sein kann, sondern hierunter auch ein (konzern-)verbundenes Unternehmen (Mutter- / Tochter- / Schwestergesellschaft) zu verstehen ist</w:t>
      </w:r>
      <w:r w:rsidR="006C0087">
        <w:rPr>
          <w:bCs/>
        </w:rPr>
        <w:t>.</w:t>
      </w:r>
    </w:p>
    <w:p w14:paraId="13DAEF47" w14:textId="20CECF4B" w:rsidR="006C0087" w:rsidRPr="006C0087" w:rsidRDefault="006C0087" w:rsidP="00D16F26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lastRenderedPageBreak/>
        <w:t>O D E R</w:t>
      </w:r>
    </w:p>
    <w:p w14:paraId="5124AD45" w14:textId="4E3707B6" w:rsidR="002C08AC" w:rsidRDefault="00C56688" w:rsidP="002C08AC">
      <w:pPr>
        <w:spacing w:before="180" w:after="180"/>
        <w:ind w:left="567" w:hanging="567"/>
        <w:jc w:val="both"/>
        <w:rPr>
          <w:bCs/>
        </w:rPr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 w:rsidR="002C08AC">
        <w:t>Nach derzeitigem Stand</w:t>
      </w:r>
      <w:r w:rsidRPr="009E79F9">
        <w:t xml:space="preserve"> werde</w:t>
      </w:r>
      <w:r w:rsidR="002C08AC">
        <w:t>(n) ich/wir</w:t>
      </w:r>
      <w:r w:rsidRPr="009E79F9">
        <w:t xml:space="preserve"> </w:t>
      </w:r>
      <w:r w:rsidR="008E5422">
        <w:t xml:space="preserve">die in </w:t>
      </w:r>
      <w:r w:rsidR="008E5422" w:rsidRPr="00D32489">
        <w:rPr>
          <w:b/>
          <w:bCs/>
        </w:rPr>
        <w:t>Anlage F.</w:t>
      </w:r>
      <w:r w:rsidR="00D32489" w:rsidRPr="00D32489">
        <w:rPr>
          <w:b/>
          <w:bCs/>
        </w:rPr>
        <w:t xml:space="preserve"> Erklärung U</w:t>
      </w:r>
      <w:r w:rsidR="00D32489">
        <w:rPr>
          <w:b/>
          <w:bCs/>
        </w:rPr>
        <w:t>AN</w:t>
      </w:r>
      <w:r w:rsidR="008E5422" w:rsidRPr="009E79F9">
        <w:t xml:space="preserve"> </w:t>
      </w:r>
      <w:r w:rsidRPr="009E79F9">
        <w:t>aufgeführte</w:t>
      </w:r>
      <w:r w:rsidR="008E5422">
        <w:t>n</w:t>
      </w:r>
      <w:r w:rsidRPr="009E79F9">
        <w:t xml:space="preserve"> Unternehmen als </w:t>
      </w:r>
      <w:r w:rsidR="00606A51">
        <w:t>Unterauftragnehmer</w:t>
      </w:r>
      <w:r w:rsidR="00606A51" w:rsidRPr="009E79F9">
        <w:t xml:space="preserve"> </w:t>
      </w:r>
      <w:r w:rsidRPr="009E79F9">
        <w:t>für die Leistungserbringung einsetzen.</w:t>
      </w:r>
      <w:r w:rsidR="008E5422">
        <w:t xml:space="preserve"> </w:t>
      </w:r>
      <w:r w:rsidR="002C08AC">
        <w:rPr>
          <w:bCs/>
        </w:rPr>
        <w:t>Änderungen werde(n) ich/wir dem AG unverzüglich mitteilen.</w:t>
      </w:r>
    </w:p>
    <w:p w14:paraId="6BCD801F" w14:textId="444616EF" w:rsidR="008657F9" w:rsidRDefault="002C08AC" w:rsidP="002C08AC">
      <w:pPr>
        <w:spacing w:before="180" w:after="180"/>
        <w:ind w:left="567" w:hanging="567"/>
        <w:jc w:val="both"/>
      </w:pPr>
      <w:r>
        <w:rPr>
          <w:bCs/>
        </w:rPr>
        <w:tab/>
      </w:r>
      <w:r>
        <w:t xml:space="preserve">Hinweis: Bei mehreren Unterauftragnehmern muss das Dokument F. </w:t>
      </w:r>
      <w:r w:rsidR="0025726C">
        <w:t xml:space="preserve">jeweils </w:t>
      </w:r>
      <w:r>
        <w:t xml:space="preserve">von jedem einzelnen Unterauftragnehmer ausgefüllt werden. Zusätzlich muss jeder Unterauftragnehmer einen eigenen Eignungsbogen ausfüllen, vgl. </w:t>
      </w:r>
      <w:r w:rsidR="002A00C2">
        <w:t xml:space="preserve">die </w:t>
      </w:r>
      <w:r>
        <w:t>Ausfüllhilfe auf S</w:t>
      </w:r>
      <w:r w:rsidR="008E7A0C">
        <w:t>eite</w:t>
      </w:r>
      <w:r>
        <w:t xml:space="preserve"> 2 und 3</w:t>
      </w:r>
      <w:r w:rsidR="008E7A0C">
        <w:t xml:space="preserve"> dieses Dokuments</w:t>
      </w:r>
      <w:r w:rsidR="008657F9">
        <w:t>.</w:t>
      </w:r>
    </w:p>
    <w:p w14:paraId="4D2536F5" w14:textId="2937F8E5" w:rsidR="000C412B" w:rsidRPr="00B45690" w:rsidRDefault="009E439A" w:rsidP="000C412B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Cs w:val="26"/>
        </w:rPr>
      </w:pPr>
      <w:bookmarkStart w:id="12" w:name="_Toc440470134"/>
      <w:bookmarkStart w:id="13" w:name="_Toc503255185"/>
      <w:bookmarkEnd w:id="11"/>
      <w:r w:rsidRPr="00115DC2">
        <w:rPr>
          <w:szCs w:val="26"/>
        </w:rPr>
        <w:t>Eigene</w:t>
      </w:r>
      <w:r w:rsidR="00C56688" w:rsidRPr="00115DC2">
        <w:rPr>
          <w:szCs w:val="26"/>
        </w:rPr>
        <w:t>rklärung: Betriebshaftpflicht</w:t>
      </w:r>
      <w:bookmarkEnd w:id="12"/>
      <w:r w:rsidR="00C56688" w:rsidRPr="00115DC2">
        <w:rPr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2D5BF6" w14:paraId="3C2DB204" w14:textId="77777777" w:rsidTr="00444160">
        <w:tc>
          <w:tcPr>
            <w:tcW w:w="9060" w:type="dxa"/>
            <w:shd w:val="clear" w:color="auto" w:fill="D9D9D9" w:themeFill="background1" w:themeFillShade="D9"/>
          </w:tcPr>
          <w:p w14:paraId="5131F8E8" w14:textId="77777777" w:rsidR="002D5BF6" w:rsidRDefault="002D5BF6" w:rsidP="00444160">
            <w:pPr>
              <w:spacing w:before="180" w:after="180"/>
              <w:jc w:val="both"/>
              <w:rPr>
                <w:b/>
              </w:rPr>
            </w:pPr>
            <w:r>
              <w:t xml:space="preserve">Gefordert ist der Abschluss bzw. die Aufrechterhaltung einer Betriebshaftpflichtversicherung mit mindestens folgenden Deckungssummen </w:t>
            </w:r>
            <w:r>
              <w:rPr>
                <w:b/>
              </w:rPr>
              <w:t>je Schadensfall, pro Jahr 2-fach maximiert:</w:t>
            </w:r>
          </w:p>
          <w:p w14:paraId="0526CA5B" w14:textId="2A8FEE9E" w:rsidR="002D5BF6" w:rsidRPr="003500E2" w:rsidRDefault="002D5BF6" w:rsidP="00444160">
            <w:pPr>
              <w:spacing w:before="180" w:after="180"/>
              <w:ind w:left="3432" w:hanging="3432"/>
              <w:jc w:val="both"/>
              <w:rPr>
                <w:b/>
              </w:rPr>
            </w:pPr>
            <w:r>
              <w:rPr>
                <w:b/>
              </w:rPr>
              <w:t>Personen</w:t>
            </w:r>
            <w:r w:rsidR="00BB24F4">
              <w:rPr>
                <w:b/>
              </w:rPr>
              <w:t xml:space="preserve">- und </w:t>
            </w:r>
            <w:r>
              <w:rPr>
                <w:b/>
              </w:rPr>
              <w:t>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</w:tc>
      </w:tr>
    </w:tbl>
    <w:bookmarkStart w:id="14" w:name="_Hlk171073301"/>
    <w:p w14:paraId="5521B5F1" w14:textId="77BFD4D6" w:rsidR="002D5BF6" w:rsidRPr="003927F2" w:rsidRDefault="002D5BF6" w:rsidP="003927F2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 xml:space="preserve">Ich / wir erkläre(n), dass ich / wir </w:t>
      </w:r>
      <w:r w:rsidRPr="007B6CB6">
        <w:t xml:space="preserve">spätestens zum </w:t>
      </w:r>
      <w:r>
        <w:t>Zeitpunkt der Auftragserteilung</w:t>
      </w:r>
      <w:r w:rsidRPr="007B6CB6">
        <w:t xml:space="preserve"> eine</w:t>
      </w:r>
      <w:r>
        <w:t xml:space="preserve"> Betriebshaftpflichtversicherung mit den o.g. Deckungssummen abschließen</w:t>
      </w:r>
      <w:r w:rsidRPr="00A45B00">
        <w:t xml:space="preserve"> und während der gesamten Vertragslaufzeit aufrechterhalten</w:t>
      </w:r>
      <w:r>
        <w:t xml:space="preserve"> werde(n).</w:t>
      </w:r>
      <w:r w:rsidRPr="007B6CB6">
        <w:t xml:space="preserve"> </w:t>
      </w:r>
      <w:r>
        <w:t xml:space="preserve">Auf gesonderte Aufforderung des AG werde(n) ich / wir unverzüglich, in der Regel innerhalb von max. 6 Kalendertagen, </w:t>
      </w:r>
      <w:r w:rsidRPr="007B6CB6">
        <w:t>eine</w:t>
      </w:r>
      <w:r>
        <w:t>n</w:t>
      </w:r>
      <w:r w:rsidRPr="007B6CB6">
        <w:t xml:space="preserve"> entsprechende</w:t>
      </w:r>
      <w:r>
        <w:t>n Nachweis über den aktuellen Gültigkeitszeitraum der Versicherung</w:t>
      </w:r>
      <w:r w:rsidRPr="007B6CB6">
        <w:t xml:space="preserve"> vorlegen.</w:t>
      </w:r>
      <w:bookmarkEnd w:id="14"/>
    </w:p>
    <w:p w14:paraId="2F13BDD8" w14:textId="77777777" w:rsidR="00BF36E4" w:rsidRPr="00B77674" w:rsidRDefault="00BF36E4" w:rsidP="00BF36E4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</w:p>
    <w:p w14:paraId="30D76210" w14:textId="6DDD8B1C" w:rsidR="00C56688" w:rsidRDefault="00C56688" w:rsidP="00D16F26">
      <w:pPr>
        <w:spacing w:before="180" w:after="180"/>
        <w:jc w:val="both"/>
        <w:rPr>
          <w:rFonts w:eastAsia="Times New Roman" w:cs="Arial"/>
          <w:szCs w:val="20"/>
          <w:lang w:eastAsia="de-DE"/>
        </w:rPr>
      </w:pPr>
    </w:p>
    <w:sectPr w:rsidR="00C56688" w:rsidSect="00212BD3"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8D009" w14:textId="77777777" w:rsidR="00242492" w:rsidRDefault="00242492" w:rsidP="003D338A">
      <w:pPr>
        <w:spacing w:after="0"/>
      </w:pPr>
      <w:r>
        <w:separator/>
      </w:r>
    </w:p>
  </w:endnote>
  <w:endnote w:type="continuationSeparator" w:id="0">
    <w:p w14:paraId="12D4AF2B" w14:textId="77777777" w:rsidR="00242492" w:rsidRDefault="00242492" w:rsidP="003D338A">
      <w:pPr>
        <w:spacing w:after="0"/>
      </w:pPr>
      <w:r>
        <w:continuationSeparator/>
      </w:r>
    </w:p>
  </w:endnote>
  <w:endnote w:type="continuationNotice" w:id="1">
    <w:p w14:paraId="27E166B0" w14:textId="77777777" w:rsidR="00242492" w:rsidRDefault="002424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77670" w14:textId="77777777" w:rsidR="00242492" w:rsidRDefault="00242492" w:rsidP="003D338A">
      <w:pPr>
        <w:spacing w:after="0"/>
      </w:pPr>
      <w:r>
        <w:separator/>
      </w:r>
    </w:p>
  </w:footnote>
  <w:footnote w:type="continuationSeparator" w:id="0">
    <w:p w14:paraId="3A2652AA" w14:textId="77777777" w:rsidR="00242492" w:rsidRDefault="00242492" w:rsidP="003D338A">
      <w:pPr>
        <w:spacing w:after="0"/>
      </w:pPr>
      <w:r>
        <w:continuationSeparator/>
      </w:r>
    </w:p>
  </w:footnote>
  <w:footnote w:type="continuationNotice" w:id="1">
    <w:p w14:paraId="489ACCE9" w14:textId="77777777" w:rsidR="00242492" w:rsidRDefault="002424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1D135A37" w:rsidR="007E3A62" w:rsidRDefault="00093008" w:rsidP="004B7EEE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5C11649A">
          <wp:simplePos x="0" y="0"/>
          <wp:positionH relativeFrom="rightMargin">
            <wp:posOffset>-5768975</wp:posOffset>
          </wp:positionH>
          <wp:positionV relativeFrom="page">
            <wp:posOffset>407035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3A62">
      <w:rPr>
        <w:rFonts w:eastAsia="Times New Roman" w:cs="Arial"/>
        <w:color w:val="004994"/>
        <w:spacing w:val="5"/>
        <w:kern w:val="28"/>
      </w:rPr>
      <w:t>Vorhaben:</w:t>
    </w:r>
    <w:r w:rsidR="007E3A62" w:rsidRPr="00DF7F2C">
      <w:rPr>
        <w:rFonts w:eastAsia="Times New Roman" w:cs="Arial"/>
        <w:color w:val="004994"/>
        <w:spacing w:val="5"/>
        <w:kern w:val="28"/>
      </w:rPr>
      <w:t xml:space="preserve"> </w:t>
    </w:r>
    <w:r w:rsidR="00283C22">
      <w:rPr>
        <w:rFonts w:eastAsia="Times New Roman" w:cs="Arial"/>
        <w:color w:val="004994"/>
        <w:spacing w:val="5"/>
        <w:kern w:val="28"/>
      </w:rPr>
      <w:t>Humanoider Roboter</w:t>
    </w:r>
    <w:r w:rsidR="00283C22">
      <w:rPr>
        <w:rFonts w:eastAsia="Times New Roman" w:cs="Arial"/>
        <w:color w:val="004994"/>
        <w:spacing w:val="5"/>
        <w:kern w:val="28"/>
      </w:rPr>
      <w:t xml:space="preserve"> </w:t>
    </w:r>
    <w:r w:rsidR="007E3A62">
      <w:rPr>
        <w:rFonts w:eastAsia="Times New Roman" w:cs="Arial"/>
        <w:color w:val="004994"/>
        <w:spacing w:val="5"/>
        <w:kern w:val="28"/>
      </w:rPr>
      <w:t>(</w:t>
    </w:r>
    <w:r w:rsidR="00283C22">
      <w:rPr>
        <w:rFonts w:eastAsia="Times New Roman" w:cs="Arial"/>
        <w:color w:val="004994"/>
        <w:spacing w:val="5"/>
        <w:kern w:val="28"/>
      </w:rPr>
      <w:t>26_NAT_037</w:t>
    </w:r>
    <w:r w:rsidR="007E3A62">
      <w:rPr>
        <w:rFonts w:eastAsia="Times New Roman" w:cs="Arial"/>
        <w:color w:val="004994"/>
        <w:spacing w:val="5"/>
        <w:kern w:val="28"/>
      </w:rPr>
      <w:t>),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6B2C125E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FF389E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04CF"/>
    <w:rsid w:val="0000484B"/>
    <w:rsid w:val="000252EF"/>
    <w:rsid w:val="00030355"/>
    <w:rsid w:val="0003202B"/>
    <w:rsid w:val="0003270A"/>
    <w:rsid w:val="000449E1"/>
    <w:rsid w:val="00045282"/>
    <w:rsid w:val="0005180B"/>
    <w:rsid w:val="000665A2"/>
    <w:rsid w:val="00071F43"/>
    <w:rsid w:val="00077BFD"/>
    <w:rsid w:val="000827AC"/>
    <w:rsid w:val="00083AA6"/>
    <w:rsid w:val="00085E2B"/>
    <w:rsid w:val="000871B8"/>
    <w:rsid w:val="00092C81"/>
    <w:rsid w:val="00093008"/>
    <w:rsid w:val="000935B0"/>
    <w:rsid w:val="00094FCA"/>
    <w:rsid w:val="00096756"/>
    <w:rsid w:val="0009782B"/>
    <w:rsid w:val="000A2EA4"/>
    <w:rsid w:val="000A59E8"/>
    <w:rsid w:val="000A7FDC"/>
    <w:rsid w:val="000B27A7"/>
    <w:rsid w:val="000B376B"/>
    <w:rsid w:val="000C2B28"/>
    <w:rsid w:val="000C412B"/>
    <w:rsid w:val="000C6016"/>
    <w:rsid w:val="000C6530"/>
    <w:rsid w:val="000C7196"/>
    <w:rsid w:val="000C7596"/>
    <w:rsid w:val="000D71B7"/>
    <w:rsid w:val="000D756B"/>
    <w:rsid w:val="000E24B5"/>
    <w:rsid w:val="000E4E59"/>
    <w:rsid w:val="000F15A3"/>
    <w:rsid w:val="000F376D"/>
    <w:rsid w:val="001009E6"/>
    <w:rsid w:val="001019E8"/>
    <w:rsid w:val="00104E37"/>
    <w:rsid w:val="00107499"/>
    <w:rsid w:val="00111623"/>
    <w:rsid w:val="00115DC2"/>
    <w:rsid w:val="00117EFE"/>
    <w:rsid w:val="0012423A"/>
    <w:rsid w:val="0012665C"/>
    <w:rsid w:val="00130AF2"/>
    <w:rsid w:val="00136B08"/>
    <w:rsid w:val="00141579"/>
    <w:rsid w:val="0014378E"/>
    <w:rsid w:val="001460E0"/>
    <w:rsid w:val="001504F3"/>
    <w:rsid w:val="00150711"/>
    <w:rsid w:val="00153B86"/>
    <w:rsid w:val="001577AF"/>
    <w:rsid w:val="001619DE"/>
    <w:rsid w:val="00165404"/>
    <w:rsid w:val="00167F92"/>
    <w:rsid w:val="00173439"/>
    <w:rsid w:val="00173DCC"/>
    <w:rsid w:val="0017523B"/>
    <w:rsid w:val="00181C75"/>
    <w:rsid w:val="001900BD"/>
    <w:rsid w:val="00191A33"/>
    <w:rsid w:val="001933F3"/>
    <w:rsid w:val="001954FB"/>
    <w:rsid w:val="00196020"/>
    <w:rsid w:val="00196403"/>
    <w:rsid w:val="00197269"/>
    <w:rsid w:val="001B2D08"/>
    <w:rsid w:val="001C4389"/>
    <w:rsid w:val="001C48E6"/>
    <w:rsid w:val="001C6A01"/>
    <w:rsid w:val="001D0DC2"/>
    <w:rsid w:val="001D373C"/>
    <w:rsid w:val="001D75AE"/>
    <w:rsid w:val="001E26C8"/>
    <w:rsid w:val="001E4AA3"/>
    <w:rsid w:val="001E5073"/>
    <w:rsid w:val="001E50E0"/>
    <w:rsid w:val="001E7BF5"/>
    <w:rsid w:val="001F623E"/>
    <w:rsid w:val="001F6DCA"/>
    <w:rsid w:val="001F71F5"/>
    <w:rsid w:val="00200878"/>
    <w:rsid w:val="0020394C"/>
    <w:rsid w:val="00212BD3"/>
    <w:rsid w:val="00213ADD"/>
    <w:rsid w:val="00226BF1"/>
    <w:rsid w:val="00233E30"/>
    <w:rsid w:val="002348FB"/>
    <w:rsid w:val="00237F33"/>
    <w:rsid w:val="00242492"/>
    <w:rsid w:val="0025726C"/>
    <w:rsid w:val="00262E1D"/>
    <w:rsid w:val="002731AB"/>
    <w:rsid w:val="002750EE"/>
    <w:rsid w:val="002805DC"/>
    <w:rsid w:val="00283C22"/>
    <w:rsid w:val="002846AB"/>
    <w:rsid w:val="0028538D"/>
    <w:rsid w:val="00291F5A"/>
    <w:rsid w:val="0029200A"/>
    <w:rsid w:val="00293A75"/>
    <w:rsid w:val="00296797"/>
    <w:rsid w:val="00296EA7"/>
    <w:rsid w:val="002A00C2"/>
    <w:rsid w:val="002B1CF5"/>
    <w:rsid w:val="002B44B9"/>
    <w:rsid w:val="002B6D98"/>
    <w:rsid w:val="002C08AC"/>
    <w:rsid w:val="002C08B1"/>
    <w:rsid w:val="002C1BAC"/>
    <w:rsid w:val="002C5813"/>
    <w:rsid w:val="002D4206"/>
    <w:rsid w:val="002D5BF6"/>
    <w:rsid w:val="002D78B2"/>
    <w:rsid w:val="002E18FB"/>
    <w:rsid w:val="002E2B59"/>
    <w:rsid w:val="002E7470"/>
    <w:rsid w:val="002F7388"/>
    <w:rsid w:val="002F7A58"/>
    <w:rsid w:val="00300332"/>
    <w:rsid w:val="0030417E"/>
    <w:rsid w:val="003134D7"/>
    <w:rsid w:val="0031352F"/>
    <w:rsid w:val="00316F41"/>
    <w:rsid w:val="00317C62"/>
    <w:rsid w:val="003204AF"/>
    <w:rsid w:val="003223FB"/>
    <w:rsid w:val="00325397"/>
    <w:rsid w:val="00342FFE"/>
    <w:rsid w:val="003500E2"/>
    <w:rsid w:val="00352EAF"/>
    <w:rsid w:val="0035328E"/>
    <w:rsid w:val="003552F0"/>
    <w:rsid w:val="00355D24"/>
    <w:rsid w:val="00361118"/>
    <w:rsid w:val="00361D67"/>
    <w:rsid w:val="00366F6E"/>
    <w:rsid w:val="00374E30"/>
    <w:rsid w:val="00382C37"/>
    <w:rsid w:val="00383B76"/>
    <w:rsid w:val="00386B63"/>
    <w:rsid w:val="00390037"/>
    <w:rsid w:val="003906E9"/>
    <w:rsid w:val="00392394"/>
    <w:rsid w:val="003927F2"/>
    <w:rsid w:val="0039359D"/>
    <w:rsid w:val="00393E7A"/>
    <w:rsid w:val="00394925"/>
    <w:rsid w:val="003961B3"/>
    <w:rsid w:val="003A43FE"/>
    <w:rsid w:val="003B329D"/>
    <w:rsid w:val="003B4075"/>
    <w:rsid w:val="003C2983"/>
    <w:rsid w:val="003C2FED"/>
    <w:rsid w:val="003D338A"/>
    <w:rsid w:val="003D6BE9"/>
    <w:rsid w:val="003D7E2B"/>
    <w:rsid w:val="003F1DCD"/>
    <w:rsid w:val="003F3651"/>
    <w:rsid w:val="003F5C5D"/>
    <w:rsid w:val="003F656C"/>
    <w:rsid w:val="00405FBD"/>
    <w:rsid w:val="00413C4D"/>
    <w:rsid w:val="00413F7F"/>
    <w:rsid w:val="004169FE"/>
    <w:rsid w:val="004216A1"/>
    <w:rsid w:val="0042712D"/>
    <w:rsid w:val="004302AC"/>
    <w:rsid w:val="0043354C"/>
    <w:rsid w:val="004339E7"/>
    <w:rsid w:val="00440CD1"/>
    <w:rsid w:val="004417B3"/>
    <w:rsid w:val="0044522A"/>
    <w:rsid w:val="004514EC"/>
    <w:rsid w:val="00451AE4"/>
    <w:rsid w:val="00453EAA"/>
    <w:rsid w:val="00455541"/>
    <w:rsid w:val="004567A9"/>
    <w:rsid w:val="00460774"/>
    <w:rsid w:val="00462319"/>
    <w:rsid w:val="004702BE"/>
    <w:rsid w:val="00473DB2"/>
    <w:rsid w:val="004775F6"/>
    <w:rsid w:val="004779DA"/>
    <w:rsid w:val="00480C9C"/>
    <w:rsid w:val="00483693"/>
    <w:rsid w:val="00486B3C"/>
    <w:rsid w:val="00487B35"/>
    <w:rsid w:val="004902EE"/>
    <w:rsid w:val="00495A94"/>
    <w:rsid w:val="00495DA5"/>
    <w:rsid w:val="004A078C"/>
    <w:rsid w:val="004A0C5B"/>
    <w:rsid w:val="004A4AE0"/>
    <w:rsid w:val="004A51E8"/>
    <w:rsid w:val="004A5B76"/>
    <w:rsid w:val="004A5CA5"/>
    <w:rsid w:val="004A76F6"/>
    <w:rsid w:val="004B0B9D"/>
    <w:rsid w:val="004B215F"/>
    <w:rsid w:val="004B3EAA"/>
    <w:rsid w:val="004B5643"/>
    <w:rsid w:val="004B7C86"/>
    <w:rsid w:val="004B7EEE"/>
    <w:rsid w:val="004C0AD3"/>
    <w:rsid w:val="004C0CB1"/>
    <w:rsid w:val="004C1F9F"/>
    <w:rsid w:val="004C2441"/>
    <w:rsid w:val="004C2491"/>
    <w:rsid w:val="004C304A"/>
    <w:rsid w:val="004C4FC2"/>
    <w:rsid w:val="004C51FC"/>
    <w:rsid w:val="004C76A2"/>
    <w:rsid w:val="004C78E7"/>
    <w:rsid w:val="004D6614"/>
    <w:rsid w:val="004D6EFE"/>
    <w:rsid w:val="004E49C4"/>
    <w:rsid w:val="004E5B38"/>
    <w:rsid w:val="004F2D9C"/>
    <w:rsid w:val="004F4DC0"/>
    <w:rsid w:val="004F664F"/>
    <w:rsid w:val="005021A3"/>
    <w:rsid w:val="00505048"/>
    <w:rsid w:val="00507BB9"/>
    <w:rsid w:val="00507EF2"/>
    <w:rsid w:val="005116C4"/>
    <w:rsid w:val="005219EA"/>
    <w:rsid w:val="0052238D"/>
    <w:rsid w:val="00522ADA"/>
    <w:rsid w:val="00523787"/>
    <w:rsid w:val="00523A82"/>
    <w:rsid w:val="00524C2A"/>
    <w:rsid w:val="00526EE5"/>
    <w:rsid w:val="00530B79"/>
    <w:rsid w:val="00533564"/>
    <w:rsid w:val="00533A0E"/>
    <w:rsid w:val="00535CC0"/>
    <w:rsid w:val="00540BA4"/>
    <w:rsid w:val="00540F98"/>
    <w:rsid w:val="00541498"/>
    <w:rsid w:val="005415F4"/>
    <w:rsid w:val="00541A8D"/>
    <w:rsid w:val="00545436"/>
    <w:rsid w:val="00551928"/>
    <w:rsid w:val="00553B4E"/>
    <w:rsid w:val="00556213"/>
    <w:rsid w:val="005608E4"/>
    <w:rsid w:val="00561121"/>
    <w:rsid w:val="005614AF"/>
    <w:rsid w:val="0056557E"/>
    <w:rsid w:val="00573191"/>
    <w:rsid w:val="00576DD0"/>
    <w:rsid w:val="00586201"/>
    <w:rsid w:val="00591FCE"/>
    <w:rsid w:val="00592721"/>
    <w:rsid w:val="0059552E"/>
    <w:rsid w:val="00595A58"/>
    <w:rsid w:val="0059644F"/>
    <w:rsid w:val="00596520"/>
    <w:rsid w:val="00597310"/>
    <w:rsid w:val="00597A93"/>
    <w:rsid w:val="005A3B64"/>
    <w:rsid w:val="005A5502"/>
    <w:rsid w:val="005B0A88"/>
    <w:rsid w:val="005B31D1"/>
    <w:rsid w:val="005B32B2"/>
    <w:rsid w:val="005B5C9F"/>
    <w:rsid w:val="005C27B6"/>
    <w:rsid w:val="005D681D"/>
    <w:rsid w:val="005D73F4"/>
    <w:rsid w:val="005D7EB9"/>
    <w:rsid w:val="005E1475"/>
    <w:rsid w:val="005E7661"/>
    <w:rsid w:val="005F5328"/>
    <w:rsid w:val="005F75C2"/>
    <w:rsid w:val="00606A51"/>
    <w:rsid w:val="00615716"/>
    <w:rsid w:val="00630370"/>
    <w:rsid w:val="00632745"/>
    <w:rsid w:val="006333FA"/>
    <w:rsid w:val="00633621"/>
    <w:rsid w:val="00633D9B"/>
    <w:rsid w:val="00635849"/>
    <w:rsid w:val="00643A50"/>
    <w:rsid w:val="00644408"/>
    <w:rsid w:val="00644B8A"/>
    <w:rsid w:val="00645764"/>
    <w:rsid w:val="00645946"/>
    <w:rsid w:val="00645EC0"/>
    <w:rsid w:val="00646948"/>
    <w:rsid w:val="006471EF"/>
    <w:rsid w:val="0064724E"/>
    <w:rsid w:val="006533D1"/>
    <w:rsid w:val="006535C8"/>
    <w:rsid w:val="00653CDA"/>
    <w:rsid w:val="00653F79"/>
    <w:rsid w:val="00660679"/>
    <w:rsid w:val="00663386"/>
    <w:rsid w:val="0067167C"/>
    <w:rsid w:val="00673736"/>
    <w:rsid w:val="006761BA"/>
    <w:rsid w:val="00676D67"/>
    <w:rsid w:val="006814CE"/>
    <w:rsid w:val="00682CCA"/>
    <w:rsid w:val="00685C07"/>
    <w:rsid w:val="00690ACA"/>
    <w:rsid w:val="006926C1"/>
    <w:rsid w:val="00695F59"/>
    <w:rsid w:val="00696C08"/>
    <w:rsid w:val="00697ED9"/>
    <w:rsid w:val="006A02E2"/>
    <w:rsid w:val="006A1FC6"/>
    <w:rsid w:val="006B1970"/>
    <w:rsid w:val="006B255D"/>
    <w:rsid w:val="006B34A4"/>
    <w:rsid w:val="006B61F9"/>
    <w:rsid w:val="006B6642"/>
    <w:rsid w:val="006B74F6"/>
    <w:rsid w:val="006C0040"/>
    <w:rsid w:val="006C0087"/>
    <w:rsid w:val="006C395E"/>
    <w:rsid w:val="006D3695"/>
    <w:rsid w:val="006D6888"/>
    <w:rsid w:val="006E5882"/>
    <w:rsid w:val="006F524D"/>
    <w:rsid w:val="00701196"/>
    <w:rsid w:val="0070255E"/>
    <w:rsid w:val="0070607C"/>
    <w:rsid w:val="00706435"/>
    <w:rsid w:val="007146EC"/>
    <w:rsid w:val="00716001"/>
    <w:rsid w:val="007161B9"/>
    <w:rsid w:val="00716EAF"/>
    <w:rsid w:val="007325DB"/>
    <w:rsid w:val="00733056"/>
    <w:rsid w:val="00735C84"/>
    <w:rsid w:val="00736221"/>
    <w:rsid w:val="0074234A"/>
    <w:rsid w:val="00743BA7"/>
    <w:rsid w:val="00744D38"/>
    <w:rsid w:val="00752A2D"/>
    <w:rsid w:val="007544BF"/>
    <w:rsid w:val="007562DF"/>
    <w:rsid w:val="00762D9A"/>
    <w:rsid w:val="0077106C"/>
    <w:rsid w:val="00772118"/>
    <w:rsid w:val="00772BCF"/>
    <w:rsid w:val="00785A72"/>
    <w:rsid w:val="007862F6"/>
    <w:rsid w:val="0079167A"/>
    <w:rsid w:val="00792AC0"/>
    <w:rsid w:val="00794720"/>
    <w:rsid w:val="007A3A0B"/>
    <w:rsid w:val="007A45C5"/>
    <w:rsid w:val="007A7F41"/>
    <w:rsid w:val="007B0473"/>
    <w:rsid w:val="007B5814"/>
    <w:rsid w:val="007C0253"/>
    <w:rsid w:val="007C7445"/>
    <w:rsid w:val="007D002F"/>
    <w:rsid w:val="007D0A5E"/>
    <w:rsid w:val="007D500B"/>
    <w:rsid w:val="007E2645"/>
    <w:rsid w:val="007E3A62"/>
    <w:rsid w:val="007E7DA2"/>
    <w:rsid w:val="007F0311"/>
    <w:rsid w:val="007F5055"/>
    <w:rsid w:val="007F6E5A"/>
    <w:rsid w:val="0080646E"/>
    <w:rsid w:val="00807AF0"/>
    <w:rsid w:val="008120AC"/>
    <w:rsid w:val="00816B69"/>
    <w:rsid w:val="00823FB4"/>
    <w:rsid w:val="008270D5"/>
    <w:rsid w:val="00827734"/>
    <w:rsid w:val="0083035D"/>
    <w:rsid w:val="00832447"/>
    <w:rsid w:val="00832851"/>
    <w:rsid w:val="0083451C"/>
    <w:rsid w:val="00840B04"/>
    <w:rsid w:val="00841BA7"/>
    <w:rsid w:val="00845118"/>
    <w:rsid w:val="00855C8A"/>
    <w:rsid w:val="00856F91"/>
    <w:rsid w:val="00857536"/>
    <w:rsid w:val="00861C1C"/>
    <w:rsid w:val="00861ECD"/>
    <w:rsid w:val="00862AAB"/>
    <w:rsid w:val="008636BF"/>
    <w:rsid w:val="00863790"/>
    <w:rsid w:val="00863C8D"/>
    <w:rsid w:val="00865061"/>
    <w:rsid w:val="008657F9"/>
    <w:rsid w:val="00871BBF"/>
    <w:rsid w:val="00872C2A"/>
    <w:rsid w:val="008769FD"/>
    <w:rsid w:val="00877B77"/>
    <w:rsid w:val="00881A0E"/>
    <w:rsid w:val="00891FE7"/>
    <w:rsid w:val="00892F44"/>
    <w:rsid w:val="008A775B"/>
    <w:rsid w:val="008B59D3"/>
    <w:rsid w:val="008C0207"/>
    <w:rsid w:val="008C0DB3"/>
    <w:rsid w:val="008C0DF6"/>
    <w:rsid w:val="008C6339"/>
    <w:rsid w:val="008C67CB"/>
    <w:rsid w:val="008C6F9E"/>
    <w:rsid w:val="008C7949"/>
    <w:rsid w:val="008D2E15"/>
    <w:rsid w:val="008D362E"/>
    <w:rsid w:val="008D44B6"/>
    <w:rsid w:val="008D6611"/>
    <w:rsid w:val="008D7437"/>
    <w:rsid w:val="008D7B3F"/>
    <w:rsid w:val="008E5422"/>
    <w:rsid w:val="008E7A0C"/>
    <w:rsid w:val="008F2146"/>
    <w:rsid w:val="00904169"/>
    <w:rsid w:val="00907C58"/>
    <w:rsid w:val="009124C7"/>
    <w:rsid w:val="00912602"/>
    <w:rsid w:val="0091355A"/>
    <w:rsid w:val="00921EE0"/>
    <w:rsid w:val="00924241"/>
    <w:rsid w:val="009271C5"/>
    <w:rsid w:val="00930450"/>
    <w:rsid w:val="00931A59"/>
    <w:rsid w:val="0093220D"/>
    <w:rsid w:val="009345FF"/>
    <w:rsid w:val="00941BEF"/>
    <w:rsid w:val="009426E8"/>
    <w:rsid w:val="0094411B"/>
    <w:rsid w:val="00952640"/>
    <w:rsid w:val="00953F62"/>
    <w:rsid w:val="00954BEE"/>
    <w:rsid w:val="009550F2"/>
    <w:rsid w:val="009619B6"/>
    <w:rsid w:val="009662FF"/>
    <w:rsid w:val="00966B74"/>
    <w:rsid w:val="00966D59"/>
    <w:rsid w:val="0096735C"/>
    <w:rsid w:val="00981222"/>
    <w:rsid w:val="00987406"/>
    <w:rsid w:val="009936A6"/>
    <w:rsid w:val="009977A9"/>
    <w:rsid w:val="009A71DF"/>
    <w:rsid w:val="009B20EB"/>
    <w:rsid w:val="009B3930"/>
    <w:rsid w:val="009B4D2B"/>
    <w:rsid w:val="009B5322"/>
    <w:rsid w:val="009B75DA"/>
    <w:rsid w:val="009B7EE0"/>
    <w:rsid w:val="009C6741"/>
    <w:rsid w:val="009C7802"/>
    <w:rsid w:val="009C7F9C"/>
    <w:rsid w:val="009D003D"/>
    <w:rsid w:val="009D1715"/>
    <w:rsid w:val="009D181E"/>
    <w:rsid w:val="009D1B1C"/>
    <w:rsid w:val="009D2CC9"/>
    <w:rsid w:val="009D4823"/>
    <w:rsid w:val="009D5A5A"/>
    <w:rsid w:val="009D67CE"/>
    <w:rsid w:val="009E0D2B"/>
    <w:rsid w:val="009E277C"/>
    <w:rsid w:val="009E439A"/>
    <w:rsid w:val="009E79F9"/>
    <w:rsid w:val="009E7CDE"/>
    <w:rsid w:val="009F13BB"/>
    <w:rsid w:val="009F187C"/>
    <w:rsid w:val="009F617B"/>
    <w:rsid w:val="009F7209"/>
    <w:rsid w:val="009F7466"/>
    <w:rsid w:val="00A04CBC"/>
    <w:rsid w:val="00A1784A"/>
    <w:rsid w:val="00A2134E"/>
    <w:rsid w:val="00A22D5B"/>
    <w:rsid w:val="00A23C79"/>
    <w:rsid w:val="00A32E5E"/>
    <w:rsid w:val="00A35585"/>
    <w:rsid w:val="00A37EC3"/>
    <w:rsid w:val="00A41756"/>
    <w:rsid w:val="00A45A78"/>
    <w:rsid w:val="00A45B00"/>
    <w:rsid w:val="00A45D2C"/>
    <w:rsid w:val="00A4743F"/>
    <w:rsid w:val="00A52C24"/>
    <w:rsid w:val="00A56310"/>
    <w:rsid w:val="00A62856"/>
    <w:rsid w:val="00A63158"/>
    <w:rsid w:val="00A632C0"/>
    <w:rsid w:val="00A642ED"/>
    <w:rsid w:val="00A72799"/>
    <w:rsid w:val="00A73351"/>
    <w:rsid w:val="00A73469"/>
    <w:rsid w:val="00A77198"/>
    <w:rsid w:val="00A801C1"/>
    <w:rsid w:val="00A812FA"/>
    <w:rsid w:val="00A84570"/>
    <w:rsid w:val="00A87F8D"/>
    <w:rsid w:val="00A96599"/>
    <w:rsid w:val="00AA1EAC"/>
    <w:rsid w:val="00AA26B8"/>
    <w:rsid w:val="00AA3A8A"/>
    <w:rsid w:val="00AB4F33"/>
    <w:rsid w:val="00AB5082"/>
    <w:rsid w:val="00AB7D5D"/>
    <w:rsid w:val="00AC109B"/>
    <w:rsid w:val="00AC1AC9"/>
    <w:rsid w:val="00AC327C"/>
    <w:rsid w:val="00AD1E83"/>
    <w:rsid w:val="00AD2E9D"/>
    <w:rsid w:val="00AD40C3"/>
    <w:rsid w:val="00AD6A9B"/>
    <w:rsid w:val="00AD7234"/>
    <w:rsid w:val="00AE4F4C"/>
    <w:rsid w:val="00AE6C75"/>
    <w:rsid w:val="00AF30A4"/>
    <w:rsid w:val="00AF7A16"/>
    <w:rsid w:val="00B01A04"/>
    <w:rsid w:val="00B05C02"/>
    <w:rsid w:val="00B10CA2"/>
    <w:rsid w:val="00B13C0C"/>
    <w:rsid w:val="00B14076"/>
    <w:rsid w:val="00B14B22"/>
    <w:rsid w:val="00B15F99"/>
    <w:rsid w:val="00B22BBF"/>
    <w:rsid w:val="00B23242"/>
    <w:rsid w:val="00B247C0"/>
    <w:rsid w:val="00B24A36"/>
    <w:rsid w:val="00B2551E"/>
    <w:rsid w:val="00B322FD"/>
    <w:rsid w:val="00B339A9"/>
    <w:rsid w:val="00B346F8"/>
    <w:rsid w:val="00B4133E"/>
    <w:rsid w:val="00B42A01"/>
    <w:rsid w:val="00B45690"/>
    <w:rsid w:val="00B47602"/>
    <w:rsid w:val="00B50A24"/>
    <w:rsid w:val="00B50D13"/>
    <w:rsid w:val="00B525FB"/>
    <w:rsid w:val="00B54149"/>
    <w:rsid w:val="00B54344"/>
    <w:rsid w:val="00B551C8"/>
    <w:rsid w:val="00B57E5B"/>
    <w:rsid w:val="00B6023F"/>
    <w:rsid w:val="00B61388"/>
    <w:rsid w:val="00B63F55"/>
    <w:rsid w:val="00B6629E"/>
    <w:rsid w:val="00B66E45"/>
    <w:rsid w:val="00B702A8"/>
    <w:rsid w:val="00B7133E"/>
    <w:rsid w:val="00B741AB"/>
    <w:rsid w:val="00B80DB6"/>
    <w:rsid w:val="00B833CE"/>
    <w:rsid w:val="00B83A18"/>
    <w:rsid w:val="00B8487F"/>
    <w:rsid w:val="00B848B1"/>
    <w:rsid w:val="00B922A7"/>
    <w:rsid w:val="00BA1736"/>
    <w:rsid w:val="00BA19BF"/>
    <w:rsid w:val="00BA46A6"/>
    <w:rsid w:val="00BB24F4"/>
    <w:rsid w:val="00BB3803"/>
    <w:rsid w:val="00BB460A"/>
    <w:rsid w:val="00BB755A"/>
    <w:rsid w:val="00BB75FE"/>
    <w:rsid w:val="00BC106D"/>
    <w:rsid w:val="00BC1BFA"/>
    <w:rsid w:val="00BC70EC"/>
    <w:rsid w:val="00BC734C"/>
    <w:rsid w:val="00BD1794"/>
    <w:rsid w:val="00BD1A58"/>
    <w:rsid w:val="00BD590A"/>
    <w:rsid w:val="00BD69BE"/>
    <w:rsid w:val="00BE0999"/>
    <w:rsid w:val="00BE2398"/>
    <w:rsid w:val="00BE6CFF"/>
    <w:rsid w:val="00BF252C"/>
    <w:rsid w:val="00BF357C"/>
    <w:rsid w:val="00BF36E4"/>
    <w:rsid w:val="00BF3F9C"/>
    <w:rsid w:val="00BF697F"/>
    <w:rsid w:val="00BF7F05"/>
    <w:rsid w:val="00C0058A"/>
    <w:rsid w:val="00C019F8"/>
    <w:rsid w:val="00C03312"/>
    <w:rsid w:val="00C06367"/>
    <w:rsid w:val="00C06AC6"/>
    <w:rsid w:val="00C12C41"/>
    <w:rsid w:val="00C133E3"/>
    <w:rsid w:val="00C142FD"/>
    <w:rsid w:val="00C14F2B"/>
    <w:rsid w:val="00C2213C"/>
    <w:rsid w:val="00C26492"/>
    <w:rsid w:val="00C26881"/>
    <w:rsid w:val="00C27553"/>
    <w:rsid w:val="00C30370"/>
    <w:rsid w:val="00C32CB9"/>
    <w:rsid w:val="00C35B14"/>
    <w:rsid w:val="00C40085"/>
    <w:rsid w:val="00C41232"/>
    <w:rsid w:val="00C4543B"/>
    <w:rsid w:val="00C46DA8"/>
    <w:rsid w:val="00C53F38"/>
    <w:rsid w:val="00C5411B"/>
    <w:rsid w:val="00C5556F"/>
    <w:rsid w:val="00C56688"/>
    <w:rsid w:val="00C71233"/>
    <w:rsid w:val="00C727B3"/>
    <w:rsid w:val="00C736DF"/>
    <w:rsid w:val="00C86B8F"/>
    <w:rsid w:val="00C92B38"/>
    <w:rsid w:val="00CA161E"/>
    <w:rsid w:val="00CA194B"/>
    <w:rsid w:val="00CA1CC6"/>
    <w:rsid w:val="00CA6F11"/>
    <w:rsid w:val="00CB06A1"/>
    <w:rsid w:val="00CB0E6C"/>
    <w:rsid w:val="00CB236E"/>
    <w:rsid w:val="00CB3606"/>
    <w:rsid w:val="00CB6408"/>
    <w:rsid w:val="00CC21BF"/>
    <w:rsid w:val="00CC2973"/>
    <w:rsid w:val="00CC2B6B"/>
    <w:rsid w:val="00CC557F"/>
    <w:rsid w:val="00CD31F0"/>
    <w:rsid w:val="00CD4C1D"/>
    <w:rsid w:val="00CE0020"/>
    <w:rsid w:val="00CE5A50"/>
    <w:rsid w:val="00CF1288"/>
    <w:rsid w:val="00CF2BB9"/>
    <w:rsid w:val="00CF57C9"/>
    <w:rsid w:val="00CF6EEB"/>
    <w:rsid w:val="00CF7B92"/>
    <w:rsid w:val="00D026D0"/>
    <w:rsid w:val="00D051DA"/>
    <w:rsid w:val="00D05F72"/>
    <w:rsid w:val="00D06A5F"/>
    <w:rsid w:val="00D074E3"/>
    <w:rsid w:val="00D1012A"/>
    <w:rsid w:val="00D14E83"/>
    <w:rsid w:val="00D16F26"/>
    <w:rsid w:val="00D17C1E"/>
    <w:rsid w:val="00D255F5"/>
    <w:rsid w:val="00D2693E"/>
    <w:rsid w:val="00D27BE8"/>
    <w:rsid w:val="00D30399"/>
    <w:rsid w:val="00D32489"/>
    <w:rsid w:val="00D32E54"/>
    <w:rsid w:val="00D40E19"/>
    <w:rsid w:val="00D43246"/>
    <w:rsid w:val="00D4417D"/>
    <w:rsid w:val="00D444FE"/>
    <w:rsid w:val="00D50226"/>
    <w:rsid w:val="00D54719"/>
    <w:rsid w:val="00D5640C"/>
    <w:rsid w:val="00D57D06"/>
    <w:rsid w:val="00D632E2"/>
    <w:rsid w:val="00D63E3A"/>
    <w:rsid w:val="00D664B0"/>
    <w:rsid w:val="00D66BB2"/>
    <w:rsid w:val="00D676E7"/>
    <w:rsid w:val="00D711BB"/>
    <w:rsid w:val="00D74FE9"/>
    <w:rsid w:val="00D85801"/>
    <w:rsid w:val="00D90C7D"/>
    <w:rsid w:val="00D930A0"/>
    <w:rsid w:val="00D933A6"/>
    <w:rsid w:val="00D962DD"/>
    <w:rsid w:val="00DA0C3C"/>
    <w:rsid w:val="00DA14FB"/>
    <w:rsid w:val="00DA1E13"/>
    <w:rsid w:val="00DA2522"/>
    <w:rsid w:val="00DA54FC"/>
    <w:rsid w:val="00DA68F9"/>
    <w:rsid w:val="00DA6CE5"/>
    <w:rsid w:val="00DA72A8"/>
    <w:rsid w:val="00DB38D9"/>
    <w:rsid w:val="00DB40FC"/>
    <w:rsid w:val="00DB442D"/>
    <w:rsid w:val="00DC45E5"/>
    <w:rsid w:val="00DC52E0"/>
    <w:rsid w:val="00DC6BF8"/>
    <w:rsid w:val="00DD5778"/>
    <w:rsid w:val="00DD7F64"/>
    <w:rsid w:val="00DE2F50"/>
    <w:rsid w:val="00DE4D00"/>
    <w:rsid w:val="00DE5694"/>
    <w:rsid w:val="00DE755B"/>
    <w:rsid w:val="00DF0A9A"/>
    <w:rsid w:val="00DF23FE"/>
    <w:rsid w:val="00DF359E"/>
    <w:rsid w:val="00DF4953"/>
    <w:rsid w:val="00DF51D4"/>
    <w:rsid w:val="00DF5898"/>
    <w:rsid w:val="00DF6A33"/>
    <w:rsid w:val="00DF6C87"/>
    <w:rsid w:val="00DF7987"/>
    <w:rsid w:val="00E0018E"/>
    <w:rsid w:val="00E0173E"/>
    <w:rsid w:val="00E06889"/>
    <w:rsid w:val="00E10CC6"/>
    <w:rsid w:val="00E119B8"/>
    <w:rsid w:val="00E12F6F"/>
    <w:rsid w:val="00E14157"/>
    <w:rsid w:val="00E17240"/>
    <w:rsid w:val="00E17E16"/>
    <w:rsid w:val="00E312B0"/>
    <w:rsid w:val="00E332A6"/>
    <w:rsid w:val="00E35B29"/>
    <w:rsid w:val="00E404C1"/>
    <w:rsid w:val="00E43B6A"/>
    <w:rsid w:val="00E473B5"/>
    <w:rsid w:val="00E52BB1"/>
    <w:rsid w:val="00E532FF"/>
    <w:rsid w:val="00E55C7F"/>
    <w:rsid w:val="00E57E6E"/>
    <w:rsid w:val="00E601BC"/>
    <w:rsid w:val="00E617C0"/>
    <w:rsid w:val="00E61C49"/>
    <w:rsid w:val="00E61F6B"/>
    <w:rsid w:val="00E62EF9"/>
    <w:rsid w:val="00E642D5"/>
    <w:rsid w:val="00E645B2"/>
    <w:rsid w:val="00E7365B"/>
    <w:rsid w:val="00E75878"/>
    <w:rsid w:val="00E77078"/>
    <w:rsid w:val="00E808E9"/>
    <w:rsid w:val="00E8196D"/>
    <w:rsid w:val="00E90269"/>
    <w:rsid w:val="00E942EB"/>
    <w:rsid w:val="00EA0604"/>
    <w:rsid w:val="00EA2E0F"/>
    <w:rsid w:val="00EA7FA0"/>
    <w:rsid w:val="00EB0A66"/>
    <w:rsid w:val="00EB0FDF"/>
    <w:rsid w:val="00EC6099"/>
    <w:rsid w:val="00ED06F5"/>
    <w:rsid w:val="00EE124C"/>
    <w:rsid w:val="00EE3E03"/>
    <w:rsid w:val="00EF05EB"/>
    <w:rsid w:val="00EF30EB"/>
    <w:rsid w:val="00EF497A"/>
    <w:rsid w:val="00EF4CD7"/>
    <w:rsid w:val="00EF5AEB"/>
    <w:rsid w:val="00F01844"/>
    <w:rsid w:val="00F0289D"/>
    <w:rsid w:val="00F05AE3"/>
    <w:rsid w:val="00F05FC4"/>
    <w:rsid w:val="00F11E53"/>
    <w:rsid w:val="00F13900"/>
    <w:rsid w:val="00F1479E"/>
    <w:rsid w:val="00F15959"/>
    <w:rsid w:val="00F15D0E"/>
    <w:rsid w:val="00F207E1"/>
    <w:rsid w:val="00F21FEB"/>
    <w:rsid w:val="00F22CAD"/>
    <w:rsid w:val="00F23128"/>
    <w:rsid w:val="00F346AE"/>
    <w:rsid w:val="00F37CE8"/>
    <w:rsid w:val="00F37EB3"/>
    <w:rsid w:val="00F43E86"/>
    <w:rsid w:val="00F5019C"/>
    <w:rsid w:val="00F50691"/>
    <w:rsid w:val="00F52F06"/>
    <w:rsid w:val="00F5348F"/>
    <w:rsid w:val="00F645A4"/>
    <w:rsid w:val="00F659D7"/>
    <w:rsid w:val="00F66459"/>
    <w:rsid w:val="00F67BF2"/>
    <w:rsid w:val="00F82659"/>
    <w:rsid w:val="00F84317"/>
    <w:rsid w:val="00F8616D"/>
    <w:rsid w:val="00F90D59"/>
    <w:rsid w:val="00F91377"/>
    <w:rsid w:val="00F95ED4"/>
    <w:rsid w:val="00FA4381"/>
    <w:rsid w:val="00FA5056"/>
    <w:rsid w:val="00FA69B7"/>
    <w:rsid w:val="00FA6D58"/>
    <w:rsid w:val="00FB3A6F"/>
    <w:rsid w:val="00FB4589"/>
    <w:rsid w:val="00FB6C25"/>
    <w:rsid w:val="00FB7E3E"/>
    <w:rsid w:val="00FC2B97"/>
    <w:rsid w:val="00FC3DFD"/>
    <w:rsid w:val="00FD3647"/>
    <w:rsid w:val="00FD4278"/>
    <w:rsid w:val="00FD6AA5"/>
    <w:rsid w:val="00FD78EB"/>
    <w:rsid w:val="00FE1D95"/>
    <w:rsid w:val="00FE3326"/>
    <w:rsid w:val="00FE4200"/>
    <w:rsid w:val="00FE4C6E"/>
    <w:rsid w:val="00FE56D0"/>
    <w:rsid w:val="00FE6D86"/>
    <w:rsid w:val="00FF2BAA"/>
    <w:rsid w:val="00FF4E49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DE965B30-12AE-40F4-B174-4FCF5455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200A"/>
  </w:style>
  <w:style w:type="paragraph" w:styleId="berschrift1">
    <w:name w:val="heading 1"/>
    <w:basedOn w:val="Standard"/>
    <w:next w:val="Standard"/>
    <w:link w:val="berschrift1Zchn"/>
    <w:uiPriority w:val="9"/>
    <w:qFormat/>
    <w:rsid w:val="003D7E2B"/>
    <w:pPr>
      <w:keepNext/>
      <w:keepLines/>
      <w:spacing w:before="720" w:after="30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3D7E2B"/>
    <w:rPr>
      <w:rFonts w:eastAsiaTheme="majorEastAsia" w:cstheme="majorBidi"/>
      <w:b/>
      <w:bCs/>
      <w:sz w:val="26"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yperlink" Target="https://www.gesetze-im-internet.de/gwb/__123.htm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gesetze-im-internet.de/gwb/__124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yperlink" Target="https://www.gesetze-im-internet.de/gwb/__123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yperlink" Target="https://www.gesetze-im-internet.de/gwb/__128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4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s://www.gesetze-im-internet.de/gwb/__125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9977FD-C56A-44D2-BF9F-80F2986F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42146C-D99D-455C-8971-759E7AC585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104C17-6A11-4256-9BC8-B2152131B7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8</Pages>
  <Words>1414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Hollinski, Herdis</cp:lastModifiedBy>
  <cp:revision>240</cp:revision>
  <cp:lastPrinted>2011-09-03T20:20:00Z</cp:lastPrinted>
  <dcterms:created xsi:type="dcterms:W3CDTF">2024-07-23T17:51:00Z</dcterms:created>
  <dcterms:modified xsi:type="dcterms:W3CDTF">2026-06-23T13:50:00Z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</Properties>
</file>